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4215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BERNARD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42150" w:rsidRDefault="00A4215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2150" w:rsidRDefault="00A4215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2150" w:rsidRDefault="00A4215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Odiham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Hampshire,</w:t>
      </w:r>
    </w:p>
    <w:p w:rsidR="00A42150" w:rsidRDefault="00A4215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Berewe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42150" w:rsidRDefault="00A4215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21-143)</w:t>
      </w:r>
    </w:p>
    <w:p w:rsidR="00A42150" w:rsidRDefault="00A4215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2150" w:rsidRDefault="00A4215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2150" w:rsidRPr="00A42150" w:rsidRDefault="00A42150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  <w:bookmarkStart w:id="0" w:name="_GoBack"/>
      <w:bookmarkEnd w:id="0"/>
    </w:p>
    <w:sectPr w:rsidR="00A42150" w:rsidRPr="00A421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150" w:rsidRDefault="00A42150" w:rsidP="00564E3C">
      <w:pPr>
        <w:spacing w:after="0" w:line="240" w:lineRule="auto"/>
      </w:pPr>
      <w:r>
        <w:separator/>
      </w:r>
    </w:p>
  </w:endnote>
  <w:endnote w:type="continuationSeparator" w:id="0">
    <w:p w:rsidR="00A42150" w:rsidRDefault="00A4215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42150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150" w:rsidRDefault="00A42150" w:rsidP="00564E3C">
      <w:pPr>
        <w:spacing w:after="0" w:line="240" w:lineRule="auto"/>
      </w:pPr>
      <w:r>
        <w:separator/>
      </w:r>
    </w:p>
  </w:footnote>
  <w:footnote w:type="continuationSeparator" w:id="0">
    <w:p w:rsidR="00A42150" w:rsidRDefault="00A4215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150"/>
    <w:rsid w:val="00372DC6"/>
    <w:rsid w:val="00564E3C"/>
    <w:rsid w:val="0064591D"/>
    <w:rsid w:val="00A4215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A9EBF"/>
  <w15:chartTrackingRefBased/>
  <w15:docId w15:val="{A6E0D85E-1893-46F0-8869-110AEF51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2015-12-13T21:08:00Z</dcterms:created>
  <dcterms:modified xsi:type="dcterms:W3CDTF">2015-12-13T21:13:00Z</dcterms:modified>
</cp:coreProperties>
</file>